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20260513-BB-365006_1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22_Kita Moorstücken_Tischlerarbeiten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